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2D1" w:rsidRPr="00E24278" w:rsidRDefault="003452D1" w:rsidP="00DD7E0D">
      <w:pPr>
        <w:keepNext/>
        <w:spacing w:after="0" w:line="240" w:lineRule="auto"/>
        <w:ind w:left="18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</w:t>
      </w:r>
      <w:r w:rsidRPr="00E24278">
        <w:rPr>
          <w:rFonts w:ascii="Times New Roman" w:hAnsi="Times New Roman"/>
          <w:bCs/>
          <w:sz w:val="24"/>
          <w:szCs w:val="24"/>
          <w:lang w:eastAsia="ru-RU"/>
        </w:rPr>
        <w:t>Для профсоюзных организаций с численностью</w:t>
      </w:r>
    </w:p>
    <w:p w:rsidR="003452D1" w:rsidRPr="00E24278" w:rsidRDefault="003452D1" w:rsidP="00E24278">
      <w:pPr>
        <w:keepNext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E24278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членов профсоюза до 15 человек</w:t>
      </w:r>
    </w:p>
    <w:p w:rsidR="003452D1" w:rsidRPr="00E24278" w:rsidRDefault="003452D1" w:rsidP="00E24278">
      <w:pPr>
        <w:keepNext/>
        <w:spacing w:after="0" w:line="240" w:lineRule="auto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3452D1" w:rsidRPr="00E24278" w:rsidRDefault="003452D1" w:rsidP="00E2427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452D1" w:rsidRPr="00E24278" w:rsidRDefault="003452D1" w:rsidP="00E2427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bCs/>
          <w:sz w:val="24"/>
          <w:szCs w:val="24"/>
          <w:lang w:eastAsia="ru-RU"/>
        </w:rPr>
        <w:t>ПРИМЕРНЫЙ ПОРЯДОК ВЕДЕНИЯ</w:t>
      </w:r>
    </w:p>
    <w:p w:rsidR="003452D1" w:rsidRPr="00E24278" w:rsidRDefault="003452D1" w:rsidP="00E2427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bCs/>
          <w:sz w:val="24"/>
          <w:szCs w:val="24"/>
          <w:lang w:eastAsia="ru-RU"/>
        </w:rPr>
        <w:t>отчетно-выборного собрания первичной</w:t>
      </w:r>
    </w:p>
    <w:p w:rsidR="003452D1" w:rsidRPr="00E24278" w:rsidRDefault="003452D1" w:rsidP="00E2427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bCs/>
          <w:sz w:val="24"/>
          <w:szCs w:val="24"/>
          <w:lang w:eastAsia="ru-RU"/>
        </w:rPr>
        <w:t>организации Профсоюза</w:t>
      </w:r>
    </w:p>
    <w:p w:rsidR="003452D1" w:rsidRPr="00E24278" w:rsidRDefault="003452D1" w:rsidP="00E2427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bCs/>
          <w:sz w:val="24"/>
          <w:szCs w:val="24"/>
          <w:lang w:eastAsia="ru-RU"/>
        </w:rPr>
        <w:t>________________________________________________________</w:t>
      </w:r>
    </w:p>
    <w:p w:rsidR="003452D1" w:rsidRPr="00E24278" w:rsidRDefault="003452D1" w:rsidP="00E242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(наименование образовательного учреждения)</w:t>
      </w:r>
    </w:p>
    <w:p w:rsidR="003452D1" w:rsidRPr="00E24278" w:rsidRDefault="003452D1" w:rsidP="00E242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Открывает (может вести и закрывать) отчетно-выборное профсоюзное собрание председатель первичной организации Профсоюза.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24278">
        <w:rPr>
          <w:rFonts w:ascii="Times New Roman" w:hAnsi="Times New Roman"/>
          <w:b/>
          <w:sz w:val="24"/>
          <w:szCs w:val="24"/>
          <w:u w:val="single"/>
          <w:lang w:eastAsia="ru-RU"/>
        </w:rPr>
        <w:t>Председатель первичной организации Профсоюза: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Уважаемые члены профсоюза, приглашенные!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Согласно Уставу Профсоюза работников народного образования и науки Российской Федерации, в соответствии с постановлением   Пленум</w:t>
      </w:r>
      <w:r>
        <w:rPr>
          <w:rFonts w:ascii="Times New Roman" w:hAnsi="Times New Roman"/>
          <w:sz w:val="24"/>
          <w:szCs w:val="24"/>
          <w:lang w:eastAsia="ru-RU"/>
        </w:rPr>
        <w:t xml:space="preserve">ов горкома и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обкома  П</w:t>
      </w:r>
      <w:r>
        <w:rPr>
          <w:rFonts w:ascii="Times New Roman" w:hAnsi="Times New Roman"/>
          <w:sz w:val="24"/>
          <w:szCs w:val="24"/>
          <w:lang w:eastAsia="ru-RU"/>
        </w:rPr>
        <w:t xml:space="preserve">рофсоюза  от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sz w:val="24"/>
            <w:szCs w:val="24"/>
            <w:lang w:eastAsia="ru-RU"/>
          </w:rPr>
          <w:t>2018 г</w:t>
        </w:r>
      </w:smartTag>
      <w:r>
        <w:rPr>
          <w:rFonts w:ascii="Times New Roman" w:hAnsi="Times New Roman"/>
          <w:sz w:val="24"/>
          <w:szCs w:val="24"/>
          <w:lang w:eastAsia="ru-RU"/>
        </w:rPr>
        <w:t>. с  марта по  сентябрь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2019 года  проводится большая отчетно-выборная кампания: с отчетов и выборов коллегиальных органов  первичных профсоюзных организаций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до</w:t>
      </w:r>
      <w:r>
        <w:rPr>
          <w:rFonts w:ascii="Times New Roman" w:hAnsi="Times New Roman"/>
          <w:sz w:val="24"/>
          <w:szCs w:val="24"/>
          <w:lang w:eastAsia="ru-RU"/>
        </w:rPr>
        <w:t xml:space="preserve"> отчётно-выборных конференций городской, областной организаций Профсоюза и  съезда Общероссийского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Профсоюза работников народного образования и науки.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На учете первичной профсоюзной организации ______________________(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наименование организации)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состоит ___       членов Профсоюза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На отчетно-выборном собрании присутствует _______ членов Профсоюза.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Отсутствуют по уважительных причинам</w:t>
      </w:r>
      <w:r>
        <w:rPr>
          <w:rFonts w:ascii="Times New Roman" w:hAnsi="Times New Roman"/>
          <w:sz w:val="24"/>
          <w:szCs w:val="24"/>
          <w:lang w:eastAsia="ru-RU"/>
        </w:rPr>
        <w:t xml:space="preserve"> _____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человек 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(из них ___чел. болеют,   ___чел, находятся в отпуске за пределами города и др. причины</w:t>
      </w:r>
      <w:r w:rsidRPr="00E24278">
        <w:rPr>
          <w:rFonts w:ascii="Times New Roman" w:hAnsi="Times New Roman"/>
          <w:sz w:val="24"/>
          <w:szCs w:val="24"/>
          <w:lang w:eastAsia="ru-RU"/>
        </w:rPr>
        <w:t>)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Кворум для работы собрания имеется, поскольку на собрании присутствует более половины членов  первичной профсоюзной организации.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Есть предложение начать работу собрания.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E24278">
        <w:rPr>
          <w:rFonts w:ascii="Times New Roman" w:hAnsi="Times New Roman"/>
          <w:sz w:val="24"/>
          <w:szCs w:val="24"/>
          <w:lang w:eastAsia="ru-RU"/>
        </w:rPr>
        <w:t>Кто за то, чтобы начать работу отчетно-выборного собрания, прошу голосовать? Кто против? Воздержался? Единогласно 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или большинством голосов)</w:t>
      </w:r>
      <w:r w:rsidRPr="00E24278">
        <w:rPr>
          <w:rFonts w:ascii="Times New Roman" w:hAnsi="Times New Roman"/>
          <w:sz w:val="24"/>
          <w:szCs w:val="24"/>
          <w:lang w:eastAsia="ru-RU"/>
        </w:rPr>
        <w:t>. Спасибо.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Отчетно-выборное собрание первичной профсоюзной организации  _______________(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наименование профсоюзной организации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) объявляется открытым 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(рекомендуется исполнить гимн РФ).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  <w:t>Председатель первичной организации Профсоюза: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Уважаемые члены Профсоюза!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В работе нашего собрания принимают участие: _______________________________________________________________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24278">
        <w:rPr>
          <w:rFonts w:ascii="Times New Roman" w:hAnsi="Times New Roman"/>
          <w:i/>
          <w:sz w:val="24"/>
          <w:szCs w:val="24"/>
          <w:lang w:eastAsia="ru-RU"/>
        </w:rPr>
        <w:t>(перечислить всех приглашенных на собрании, если таковые присутствуют)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</w:r>
      <w:r w:rsidRPr="00E24278">
        <w:rPr>
          <w:rFonts w:ascii="Times New Roman" w:hAnsi="Times New Roman"/>
          <w:b/>
          <w:sz w:val="24"/>
          <w:szCs w:val="24"/>
          <w:lang w:eastAsia="ru-RU"/>
        </w:rPr>
        <w:t>Председатель первичной организации Профсоюза: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Для ведения собрания необходимо избрать рабочий президиум, утвердить повестку дня и регламент работы собрания.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Есть  </w:t>
      </w: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предложение рабочий президиум собрания избрать в количестве ___ человек и в следующем составе: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1.________________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2.________________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3._________________ и т.д. 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могут входить и приглашенные, и представители вышестоящих профсоюзных органов).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Будут ли замечания по количественному и персональному составу рабочего президиума? Нет? Ставлю  на голосование.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Кто за  то, чтобы избрать рабочий президиум собрания в предложенном составе, прошу поднять руки. Прошу опустить.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Кто против? Воздержался? Спасибо.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Просим членов Профсоюза, избранных в рабочий президиум, занять места за столом в президиуме.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3452D1" w:rsidRPr="00E24278" w:rsidRDefault="003452D1" w:rsidP="00E24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Президиум собрания определяет председательствующего .Председательствующим может оставаться председатель первичной профорганизации)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.     </w:t>
      </w:r>
      <w:r w:rsidRPr="00E24278">
        <w:rPr>
          <w:rFonts w:ascii="Times New Roman" w:hAnsi="Times New Roman"/>
          <w:sz w:val="24"/>
          <w:szCs w:val="24"/>
          <w:lang w:eastAsia="ru-RU"/>
        </w:rPr>
        <w:tab/>
      </w:r>
    </w:p>
    <w:p w:rsidR="003452D1" w:rsidRPr="00E24278" w:rsidRDefault="003452D1" w:rsidP="00E24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Председательствующий</w:t>
      </w:r>
      <w:r w:rsidRPr="00E24278">
        <w:rPr>
          <w:rFonts w:ascii="Times New Roman" w:hAnsi="Times New Roman"/>
          <w:sz w:val="24"/>
          <w:szCs w:val="24"/>
          <w:lang w:eastAsia="ru-RU"/>
        </w:rPr>
        <w:t>:</w:t>
      </w:r>
    </w:p>
    <w:p w:rsidR="003452D1" w:rsidRPr="00E24278" w:rsidRDefault="003452D1" w:rsidP="00E24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Переходим к утверждению повестки дня и регламента отчетно-выборного собрания.     </w:t>
      </w:r>
      <w:r w:rsidRPr="00E24278">
        <w:rPr>
          <w:rFonts w:ascii="Times New Roman" w:hAnsi="Times New Roman"/>
          <w:sz w:val="24"/>
          <w:szCs w:val="24"/>
          <w:lang w:eastAsia="ru-RU"/>
        </w:rPr>
        <w:tab/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Предлагается следующая </w:t>
      </w:r>
      <w:r w:rsidRPr="00E24278">
        <w:rPr>
          <w:rFonts w:ascii="Times New Roman" w:hAnsi="Times New Roman"/>
          <w:b/>
          <w:sz w:val="24"/>
          <w:szCs w:val="24"/>
          <w:lang w:eastAsia="ru-RU"/>
        </w:rPr>
        <w:t>повестка дня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отчетно-выборного профсоюзного собрания: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1. Отчет о работе председателя первичной профсоюзной организации ______________(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наименование организации</w:t>
      </w:r>
      <w:r w:rsidRPr="00E24278">
        <w:rPr>
          <w:rFonts w:ascii="Times New Roman" w:hAnsi="Times New Roman"/>
          <w:sz w:val="24"/>
          <w:szCs w:val="24"/>
          <w:lang w:eastAsia="ru-RU"/>
        </w:rPr>
        <w:t>) за период с ____ по _____и задачи на предстоящий период.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2. О прекращении полномочий выборного органа: председателя первичной профсоюзной организации.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3.  О выборах председателя первичной профсоюзной организации.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4. О выборах заместителя председателя первичной профсоюзной организации.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24278">
        <w:rPr>
          <w:rFonts w:ascii="Times New Roman" w:hAnsi="Times New Roman"/>
          <w:sz w:val="24"/>
          <w:szCs w:val="24"/>
          <w:lang w:eastAsia="ru-RU"/>
        </w:rPr>
        <w:t>5.  О выборах контрольно- ревизионной комиссии.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6. О выборах делегатов на </w:t>
      </w:r>
      <w:r w:rsidRPr="00E24278">
        <w:rPr>
          <w:rFonts w:ascii="Times New Roman" w:hAnsi="Times New Roman"/>
          <w:sz w:val="24"/>
          <w:szCs w:val="24"/>
          <w:lang w:val="en-US" w:eastAsia="ru-RU"/>
        </w:rPr>
        <w:t>VIII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отчетно-выборную конференцию Орловской городской организации  Профсоюза.     </w:t>
      </w:r>
      <w:r w:rsidRPr="00E24278">
        <w:rPr>
          <w:rFonts w:ascii="Times New Roman" w:hAnsi="Times New Roman"/>
          <w:sz w:val="24"/>
          <w:szCs w:val="24"/>
          <w:lang w:eastAsia="ru-RU"/>
        </w:rPr>
        <w:tab/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7.  О внесении изменений и дополнений в  Положение  о первичной организации Профсоюза (при</w:t>
      </w:r>
      <w:r w:rsidRPr="00E2427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необходимости</w:t>
      </w:r>
      <w:r w:rsidRPr="00E24278">
        <w:rPr>
          <w:rFonts w:ascii="Times New Roman" w:hAnsi="Times New Roman"/>
          <w:sz w:val="24"/>
          <w:szCs w:val="24"/>
          <w:lang w:eastAsia="ru-RU"/>
        </w:rPr>
        <w:t>).</w:t>
      </w:r>
      <w:r w:rsidRPr="00E24278">
        <w:rPr>
          <w:rFonts w:ascii="Times New Roman" w:hAnsi="Times New Roman"/>
          <w:sz w:val="24"/>
          <w:szCs w:val="24"/>
          <w:lang w:eastAsia="ru-RU"/>
        </w:rPr>
        <w:tab/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Председательствующий: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Будут ли замечания по предложенной повестке дня собрания? Нет? Ставлю на голосование.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Кто за то, чтобы утвердить повестку дня, прошу поднять руку. Кто против? Воздержался. Принимается. Спасибо.</w:t>
      </w:r>
    </w:p>
    <w:p w:rsidR="003452D1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Нам необходимо установить </w:t>
      </w:r>
      <w:r w:rsidRPr="00E24278">
        <w:rPr>
          <w:rFonts w:ascii="Times New Roman" w:hAnsi="Times New Roman"/>
          <w:b/>
          <w:sz w:val="24"/>
          <w:szCs w:val="24"/>
          <w:lang w:eastAsia="ru-RU"/>
        </w:rPr>
        <w:t>регламент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работы собрания.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Предлагается:  для доклада по первому  вопросу ______ минут.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Для доклада по второму вопросу ______ минут.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Для выступлений в прениях  до _____ минут.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  Для справок, ответов на вопросы до___ минут.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Работу собрания провести  без перерыва.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Будут ли замечания, дополнения по предложенному регламенту? Нет? Кто за то, чтобы утвердить регламент собрания, прошу поднять руку. Кто против? Воздержался. Принимается. Спасибо.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  <w:t xml:space="preserve">                               Председательствующий: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Приступаем к обсуждению первого вопроса повестки дня.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Слово для доклада «Отчет о работе председателя первичной профсоюзной организации ____________________(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наименование организации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) за период с ____ по _____и задачи на предстоящий период» предоставляется председателю первичной профсоюзной организации ______________(ФИО председателя). </w:t>
      </w: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После доклада</w:t>
      </w:r>
      <w:r w:rsidRPr="00E24278">
        <w:rPr>
          <w:rFonts w:ascii="Times New Roman" w:hAnsi="Times New Roman"/>
          <w:b/>
          <w:sz w:val="24"/>
          <w:szCs w:val="24"/>
          <w:lang w:eastAsia="ru-RU"/>
        </w:rPr>
        <w:t xml:space="preserve">)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Доклад закончен. Какие буду вопросы по докладу? Нет вопросов.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Приступаем к обсуждению отчетного доклада.   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Слово для выступления предоставляется ____________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Слово для выступления предоставляется  ___________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Слово для выступления предоставляется________________ и т.д.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</w:r>
      <w:r w:rsidRPr="00E24278">
        <w:rPr>
          <w:rFonts w:ascii="Times New Roman" w:hAnsi="Times New Roman"/>
          <w:b/>
          <w:sz w:val="24"/>
          <w:szCs w:val="24"/>
          <w:lang w:eastAsia="ru-RU"/>
        </w:rPr>
        <w:t>Председательствующий;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Для выступлений в прениях записалось _____ чел.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Выступило _____ чел. Есть еще желающие выступить? Нет.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Какие будут мнения? Есть предложение  прекратить прения.   Кто за то, чтобы прекратить прения, прошу поднять руку. Кто против? Воздержался? Принимается.     </w:t>
      </w:r>
      <w:r w:rsidRPr="00E24278">
        <w:rPr>
          <w:rFonts w:ascii="Times New Roman" w:hAnsi="Times New Roman"/>
          <w:sz w:val="24"/>
          <w:szCs w:val="24"/>
          <w:lang w:eastAsia="ru-RU"/>
        </w:rPr>
        <w:tab/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Вопросов к докладчику не поступило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E24278">
        <w:rPr>
          <w:rFonts w:ascii="Times New Roman" w:hAnsi="Times New Roman"/>
          <w:sz w:val="24"/>
          <w:szCs w:val="24"/>
          <w:lang w:eastAsia="ru-RU"/>
        </w:rPr>
        <w:t>он отказывается от заключительного слова.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  <w:t xml:space="preserve">                              Председательствующий: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В соответствии с Уставом Профсоюза нам необходимо дать оценку работе председателя первичной профсоюзной организации за  отчетный период.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В ходе обсуждения отчетного доклада председателя профорганизации поступило одно предложение – признать  работу председателя профсоюзной организации    удовлетворительной. Будут ли другие мнения? Нет?</w:t>
      </w: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Ставлю вопрос на голосование. Кто за то, чтобы работу председателя профсоюзной организации за отчетный период признать удовлетворительной, прошу поднять руки? Против? Воздержался? Единогласно. 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(</w:t>
      </w:r>
      <w:r w:rsidRPr="00E24278">
        <w:rPr>
          <w:rFonts w:ascii="Times New Roman" w:hAnsi="Times New Roman"/>
          <w:i/>
          <w:iCs/>
          <w:sz w:val="24"/>
          <w:szCs w:val="24"/>
          <w:lang w:eastAsia="ru-RU"/>
        </w:rPr>
        <w:t>Если в ходе голосования были против соответствующей оценки работы профкома или воздержавшиеся, то оглашается количество проголосовавших соответствующим образом и напоминается сколькими голосами принимается решение: в соответствии с п.23 Устава Профсоюза решение считается принятым, если за него проголосовало более половины принимающих участие в работе собрания (при наличии кворума</w:t>
      </w:r>
      <w:r w:rsidRPr="00E24278">
        <w:rPr>
          <w:rFonts w:ascii="Times New Roman" w:hAnsi="Times New Roman"/>
          <w:sz w:val="24"/>
          <w:szCs w:val="24"/>
          <w:lang w:eastAsia="ru-RU"/>
        </w:rPr>
        <w:t>).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E24278">
        <w:rPr>
          <w:rFonts w:ascii="Times New Roman" w:hAnsi="Times New Roman"/>
          <w:sz w:val="24"/>
          <w:szCs w:val="24"/>
          <w:lang w:eastAsia="ru-RU"/>
        </w:rPr>
        <w:t>Работа председателя первичной профсоюзной организации за отчетный период признана удовлетворительной.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  <w:t xml:space="preserve">                              Председательствующий: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Нам необходимо принять постановление по первым двум вопросам.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Вашему вниманию предлагается следующий  проект постановления собрания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            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(Зачитывается проект постановления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).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Есть предложение  данный проект принять за основу. Нет возражений?</w:t>
      </w:r>
    </w:p>
    <w:p w:rsidR="003452D1" w:rsidRPr="00E24278" w:rsidRDefault="003452D1" w:rsidP="00E2427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Кто за это предложение, прошу голосовать. Против? Воздержался?  Принимается.</w:t>
      </w:r>
    </w:p>
    <w:p w:rsidR="003452D1" w:rsidRPr="00E24278" w:rsidRDefault="003452D1" w:rsidP="00E24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В ходе собрания не поступили поправки, изменения, дополнения в проект постановления. Предлагается  постановление принять в целом.</w:t>
      </w:r>
    </w:p>
    <w:p w:rsidR="003452D1" w:rsidRPr="00E24278" w:rsidRDefault="003452D1" w:rsidP="00E2427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Кто за то, чтобы постановление принять в целом, прошу поднять руки. Кто против? Воздержался? Постановление принимается.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  <w:t xml:space="preserve">                        Председательствующий: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Переходим к рассмотрению второго вопроса повестки дня: о прекращении полномочий выборного органа профсоюзной организации – председателя первичной профсоюзной организации.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В соответствии с Уставом Профсоюза работников образования срок полномочий выборных органов первичной профсоюзной организации – два (три) года (п.3 ст.2.21; п.4 ст.23; п.3 ст.41). Вашему вниманию предлагается  проект постановления по данному вопросу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sz w:val="24"/>
          <w:szCs w:val="24"/>
          <w:lang w:eastAsia="ru-RU"/>
        </w:rPr>
        <w:t>З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ачитывается проект постановления).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Имеются ли вопросы по проекту постановления, предложения? Нет. Ставлю на голосование. Кто за принятие данного постановления в целом, прошу поднять руки. Кто против? Воздержался? Принято. Спасибо.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</w:t>
      </w:r>
      <w:r w:rsidRPr="00E24278">
        <w:rPr>
          <w:rFonts w:ascii="Times New Roman" w:hAnsi="Times New Roman"/>
          <w:b/>
          <w:sz w:val="24"/>
          <w:szCs w:val="24"/>
          <w:lang w:eastAsia="ru-RU"/>
        </w:rPr>
        <w:t>Председательствующий: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Переходим к рассмотрению вопросов повестки дня собрания, связанных с выборами коллегиальных органов первичной профорганизации.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Согласно Устава Профсоюза работников народного образования и науки голосование по выборам коллегиальных органов может проводиться  в открытой или закрытой форме. Решение по форме голосования принимает собрание. В этой связи нам необходимо определить форму голосования - открытая или закрытая.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Какие будут предложения? Поступило предложение голосование по всем остальным вопросам повестки дня проводить в открытой форме. Нет возражений? Ставлю на голосование. Кто за данное предложение, прошу поднять руки. Кто против? Воздержался. Принимается.  Таким образом, голосование по остальным вопросам повестки дня проводится открыто.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Итак, приступаем к выборам председателя первичной профсоюзной организации 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(наименование организации)</w:t>
      </w:r>
      <w:r w:rsidRPr="00E24278">
        <w:rPr>
          <w:rFonts w:ascii="Times New Roman" w:hAnsi="Times New Roman"/>
          <w:sz w:val="24"/>
          <w:szCs w:val="24"/>
          <w:lang w:eastAsia="ru-RU"/>
        </w:rPr>
        <w:t>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Какие будут предложения по кандидатурам на должность председателя профсоюзной организации? Слово для предложений предоставляется __________________. 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Будут еще предложения? 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E24278">
        <w:rPr>
          <w:rFonts w:ascii="Times New Roman" w:hAnsi="Times New Roman"/>
          <w:sz w:val="24"/>
          <w:szCs w:val="24"/>
          <w:lang w:eastAsia="ru-RU"/>
        </w:rPr>
        <w:t>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После внесения всех предложений)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Есть предложение подвести черту. Нет возражений? Прошу проголосовать. Кто за? Против? Воздержался? Принимается. 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Переходим к обсуждению кандидатур для включения в список для голосования.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Кто за то, чтобы включить в список для голосования на должность председателя первичной профорганизации кандидатуру__________, прошу поднять руки. Кто против? Воздержался?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Кандидатура___________ включается в список для голосования. Далее. Кто за то, чтобы включить в список для голосования кандидатуру ______________, прошу поднять руки. Кто против? Воздержался? Кандидатура__________также включается в список для голосования.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Таким образом идет обсуждение всех кандидатур, предложенных участниками собрания, для включения в список для голосования)</w:t>
      </w:r>
      <w:r w:rsidRPr="00E24278">
        <w:rPr>
          <w:rFonts w:ascii="Times New Roman" w:hAnsi="Times New Roman"/>
          <w:sz w:val="24"/>
          <w:szCs w:val="24"/>
          <w:lang w:eastAsia="ru-RU"/>
        </w:rPr>
        <w:t>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Если поступила только одна кандидатура на должность председателя профорганизации – то голосуется эта кандидатура).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Председательствующий: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Уважаемые участники собрания! В список для голосования на должность председателя профорганизации включены следующие кандидатуры: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1. __________________________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              2. __________________________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              3. __________________________ 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Начинаем обсуждение и голосование по каждой кандидатуре в отдельности.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___________________(называется ФИО</w:t>
      </w:r>
      <w:r w:rsidRPr="00E24278">
        <w:rPr>
          <w:rFonts w:ascii="Times New Roman" w:hAnsi="Times New Roman"/>
          <w:sz w:val="24"/>
          <w:szCs w:val="24"/>
          <w:lang w:eastAsia="ru-RU"/>
        </w:rPr>
        <w:t>). Есть отводы, самоотводы? Нет. 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если есть, то оглашается причина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). Голосуем. Кто за то, чтобы __________________ избрать председателем профсоюзной организации, прошу голосовать. Кто против? Воздержался? 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Кто за то, чтобы_____________ избрать председателем профсоюзной организации, прошу голосовать? Кто против? Воздержался?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i/>
          <w:sz w:val="24"/>
          <w:szCs w:val="24"/>
          <w:lang w:eastAsia="ru-RU"/>
        </w:rPr>
        <w:t>И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 xml:space="preserve"> так по всем кандидатурам, включенным в список, идет голосование и результаты голосования вносятся в протокол)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24278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sz w:val="24"/>
          <w:szCs w:val="24"/>
          <w:lang w:eastAsia="ru-RU"/>
        </w:rPr>
        <w:t>П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 xml:space="preserve">осле окончания голосования) 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 Итак, по итогам голосования  председателем первичной профсоюзной организации избрана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4278">
        <w:rPr>
          <w:rFonts w:ascii="Times New Roman" w:hAnsi="Times New Roman"/>
          <w:sz w:val="24"/>
          <w:szCs w:val="24"/>
          <w:lang w:eastAsia="ru-RU"/>
        </w:rPr>
        <w:t>_______________.</w:t>
      </w:r>
      <w:bookmarkStart w:id="0" w:name="_GoBack"/>
      <w:bookmarkEnd w:id="0"/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E24278">
        <w:rPr>
          <w:rFonts w:ascii="Times New Roman" w:hAnsi="Times New Roman"/>
          <w:sz w:val="24"/>
          <w:szCs w:val="24"/>
          <w:lang w:eastAsia="ru-RU"/>
        </w:rPr>
        <w:t>Нам необходимо принять постановление об избрании председателя первичной профсоюзной организации. Вашему вниманию предлагается следующий текст постановления: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i/>
          <w:sz w:val="24"/>
          <w:szCs w:val="24"/>
          <w:lang w:eastAsia="ru-RU"/>
        </w:rPr>
        <w:t>З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ачитывается текст постановления).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Кто за то, чтобы принять данное постановление, прошу голосовать. Кто против? Воздержался? Постановление принимается.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Разрешите от вашего имени поздравить____________ с избранием её на должность председателя и  пожелать дальнейших творческих успехов.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24278">
        <w:rPr>
          <w:rFonts w:ascii="Times New Roman" w:hAnsi="Times New Roman"/>
          <w:b/>
          <w:sz w:val="24"/>
          <w:szCs w:val="24"/>
          <w:lang w:eastAsia="ru-RU"/>
        </w:rPr>
        <w:t>Председательствующий: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(</w:t>
      </w:r>
      <w:r>
        <w:rPr>
          <w:rFonts w:ascii="Times New Roman" w:hAnsi="Times New Roman"/>
          <w:i/>
          <w:sz w:val="24"/>
          <w:szCs w:val="24"/>
          <w:lang w:eastAsia="ru-RU"/>
        </w:rPr>
        <w:t>Д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алее собрание может вести вновь избранный председатель профорганизации</w:t>
      </w:r>
      <w:r w:rsidRPr="00E24278">
        <w:rPr>
          <w:rFonts w:ascii="Times New Roman" w:hAnsi="Times New Roman"/>
          <w:sz w:val="24"/>
          <w:szCs w:val="24"/>
          <w:lang w:eastAsia="ru-RU"/>
        </w:rPr>
        <w:t>)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Приступаем к выборам заместителя председателя первичной профсоюзной организации.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Есть предложение избрать заместителем председателя профсоюзной организации_____________________(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 xml:space="preserve">или оставить прежнего заместителя_________________). </w:t>
      </w:r>
      <w:r w:rsidRPr="00E24278">
        <w:rPr>
          <w:rFonts w:ascii="Times New Roman" w:hAnsi="Times New Roman"/>
          <w:sz w:val="24"/>
          <w:szCs w:val="24"/>
          <w:lang w:eastAsia="ru-RU"/>
        </w:rPr>
        <w:t>Нет возражений? Есть другие предложения? Нет.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Ставлю на голосование. Кто за то, чтобы избрать заместителем председателя профсоюзной организации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____________________прошу поднять руки. Кто против? Воздержался? Принимается.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(</w:t>
      </w:r>
      <w:r>
        <w:rPr>
          <w:rFonts w:ascii="Times New Roman" w:hAnsi="Times New Roman"/>
          <w:i/>
          <w:sz w:val="24"/>
          <w:szCs w:val="24"/>
          <w:lang w:eastAsia="ru-RU"/>
        </w:rPr>
        <w:t>Е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сли поступят другие кандидатуры, то обсуждение и голосование проводятся по каждой кандидатуре в отдельности).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E24278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sz w:val="24"/>
          <w:szCs w:val="24"/>
          <w:lang w:eastAsia="ru-RU"/>
        </w:rPr>
        <w:t>П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 xml:space="preserve">осле окончания голосования)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Итак, по итогам голосования  заместителем председателям первичной профсоюзной организации избрана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4278">
        <w:rPr>
          <w:rFonts w:ascii="Times New Roman" w:hAnsi="Times New Roman"/>
          <w:sz w:val="24"/>
          <w:szCs w:val="24"/>
          <w:lang w:eastAsia="ru-RU"/>
        </w:rPr>
        <w:t>_______________.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Нам необходимо принять постановление об избрании заместителя председателя первичной профсоюзной организации. Вашему вниманию предлагается следующий текст постановления: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sz w:val="24"/>
          <w:szCs w:val="24"/>
          <w:lang w:eastAsia="ru-RU"/>
        </w:rPr>
        <w:t>З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ачитывается текст постановления).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Кто за то, чтобы принять данное постановление, прошу голосовать. Кто против? Воздержался? Постановление принимается.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Разрешите от вашего имени поздравить____________ с избранием её на должность заместителя председателя и  пожелать дальнейших творческих успехов.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ab/>
        <w:t xml:space="preserve">                Председательствующий: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Приступаем к выборам контрольно- ревизионной комиссии.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>Необходимо определиться по количественному составу комиссии.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Есть предложение избрать комиссию в  количестве</w:t>
      </w:r>
      <w:r>
        <w:rPr>
          <w:rFonts w:ascii="Times New Roman" w:hAnsi="Times New Roman"/>
          <w:sz w:val="24"/>
          <w:szCs w:val="24"/>
          <w:lang w:eastAsia="ru-RU"/>
        </w:rPr>
        <w:t xml:space="preserve"> ____   </w:t>
      </w:r>
      <w:r w:rsidRPr="00E24278">
        <w:rPr>
          <w:rFonts w:ascii="Times New Roman" w:hAnsi="Times New Roman"/>
          <w:sz w:val="24"/>
          <w:szCs w:val="24"/>
          <w:lang w:eastAsia="ru-RU"/>
        </w:rPr>
        <w:t>человек. Будут ли другие мнения? Нет. Принимается.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ab/>
        <w:t xml:space="preserve">Переходим к рассмотрению персонального состава.      </w:t>
      </w:r>
      <w:r w:rsidRPr="00E24278">
        <w:rPr>
          <w:rFonts w:ascii="Times New Roman" w:hAnsi="Times New Roman"/>
          <w:sz w:val="24"/>
          <w:szCs w:val="24"/>
          <w:lang w:eastAsia="ru-RU"/>
        </w:rPr>
        <w:tab/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Слово по персональному составу контрольно- ревизионной  предоставляется ________________. Будут ли другие предложения? Нет. Есть предложение подвести черту. Кто за данное предложение, прошу проголосовать. Кто против? Воздержался? Принимается. 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Какие будут предложения, замечания, вопросы  по персональным кандидатурам в состав контрольно - ревизионной комиссии? Будут ли отводы, самоотводы? Нет.   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Таким образом, в список для голосования по составу контрольно-ревизионной комиссии  включены следующие кандидатуры: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     1. __________________________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     2. __________________________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     3. __________________________  и т.д.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Нам также необходимо принять решение о порядке голосования-  списком или по каждой кандидатуре в отдельности. Какие будут предложения? Поступило предложение провести голосование списком. Ставлю на голосование. Кто за то, чтобы голосовать за списочный состав контрольно-ревизионной комиссии, прошу поднять руки. Кто против? Воздержался? Принимается.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Итак, проводим голосование.  Кто за то, чтобы избрать контрольно-ревизионную комиссию в предложенном составе, прошу голосовать? Кто против? Воздержался? Принимается.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Нам необходимо принять постановление об избрании контрольно-ревизионной комиссии. Предлагается следующий текст постановления: </w:t>
      </w:r>
    </w:p>
    <w:p w:rsidR="003452D1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sz w:val="24"/>
          <w:szCs w:val="24"/>
          <w:lang w:eastAsia="ru-RU"/>
        </w:rPr>
        <w:t>З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ачитывается текст постановления).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Кто за то, чтобы принять данное постановление, прошу голосовать. Кто против? Воздержался? Постановление принимается.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Таким образом, контроль- ревизионная комиссия нашей организации избран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в количестве  человек и в составе: 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 xml:space="preserve">1.Исаевой Лидии Викторовны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                                                          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 xml:space="preserve"> 2.Панковой Юлии Васильевны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Уважаемые коллеги, примите от нас  поздравление и  пожелание  творческой, плодотворной работы.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Председательствующий: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Приступаем к обсуждению следующего вопроса повестки дня: о выборах делегатов на </w:t>
      </w:r>
      <w:r w:rsidRPr="00E24278">
        <w:rPr>
          <w:rFonts w:ascii="Times New Roman" w:hAnsi="Times New Roman"/>
          <w:sz w:val="24"/>
          <w:szCs w:val="24"/>
          <w:lang w:val="en-US" w:eastAsia="ru-RU"/>
        </w:rPr>
        <w:t>VIII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отчётно-выборную конференцию Орловской городской организации Профсоюза работников народного образования и науки.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В соответствии с нормой представительства делегатов на </w:t>
      </w:r>
      <w:r w:rsidRPr="00E24278">
        <w:rPr>
          <w:rFonts w:ascii="Times New Roman" w:hAnsi="Times New Roman"/>
          <w:sz w:val="24"/>
          <w:szCs w:val="24"/>
          <w:lang w:val="en-US" w:eastAsia="ru-RU"/>
        </w:rPr>
        <w:t>VIII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городскую отчётно-выборную профсоюзную конф</w:t>
      </w:r>
      <w:r>
        <w:rPr>
          <w:rFonts w:ascii="Times New Roman" w:hAnsi="Times New Roman"/>
          <w:sz w:val="24"/>
          <w:szCs w:val="24"/>
          <w:lang w:eastAsia="ru-RU"/>
        </w:rPr>
        <w:t xml:space="preserve">еренцию, утверждённой  президиумом 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городской организации Профсоюза, от нашей первичной профсоюзной организации  избирается _____ делегат</w:t>
      </w:r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E2427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.  Переходим к рассмотрению кандидатур. </w:t>
      </w:r>
    </w:p>
    <w:p w:rsidR="003452D1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Предлагается избрать делегатами на </w:t>
      </w:r>
      <w:r w:rsidRPr="00E24278">
        <w:rPr>
          <w:rFonts w:ascii="Times New Roman" w:hAnsi="Times New Roman"/>
          <w:sz w:val="24"/>
          <w:szCs w:val="24"/>
          <w:lang w:val="en-US" w:eastAsia="ru-RU"/>
        </w:rPr>
        <w:t>VIII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отчетно-выборную конференцию Орловской городской организации Профсоюза следующих членов профсоюза: 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E24278">
        <w:rPr>
          <w:rFonts w:ascii="Times New Roman" w:hAnsi="Times New Roman"/>
          <w:sz w:val="24"/>
          <w:szCs w:val="24"/>
          <w:lang w:eastAsia="ru-RU"/>
        </w:rPr>
        <w:t>1._________________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2._________________ 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Будут ли другие предложения? Нет. Есть предложение поддержать предложенные кандидатуры для избрания делегатами на </w:t>
      </w:r>
      <w:r w:rsidRPr="00E24278">
        <w:rPr>
          <w:rFonts w:ascii="Times New Roman" w:hAnsi="Times New Roman"/>
          <w:sz w:val="24"/>
          <w:szCs w:val="24"/>
          <w:lang w:val="en-US" w:eastAsia="ru-RU"/>
        </w:rPr>
        <w:t>VIII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отчетно-выборную конференцию Орловской городской организации Профсоюза. Нет возражений? Принимается.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Прежде чем проводить голосование, необходимо принять решение о порядке голосования – списком или отдельно по каждой кандидатуре. Поступило предложение голосование провести списком. Нет возражений? Принимается. 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Ставлю вопрос на голосование.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Кто за то, чтобы избрать делегатом(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ами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) на </w:t>
      </w:r>
      <w:r w:rsidRPr="00E24278">
        <w:rPr>
          <w:rFonts w:ascii="Times New Roman" w:hAnsi="Times New Roman"/>
          <w:sz w:val="24"/>
          <w:szCs w:val="24"/>
          <w:lang w:val="en-US" w:eastAsia="ru-RU"/>
        </w:rPr>
        <w:t>VIII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отчетно-выборную конференцию Орловской городской организации Профсоюза вышеназванных членов профсоюза, прошу голосовать. Кто против? Воздержался. Принимается.</w:t>
      </w:r>
    </w:p>
    <w:p w:rsidR="003452D1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Таким образом, делегатом(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ами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) на </w:t>
      </w:r>
      <w:r w:rsidRPr="00E24278">
        <w:rPr>
          <w:rFonts w:ascii="Times New Roman" w:hAnsi="Times New Roman"/>
          <w:sz w:val="24"/>
          <w:szCs w:val="24"/>
          <w:lang w:val="en-US" w:eastAsia="ru-RU"/>
        </w:rPr>
        <w:t>VIII</w:t>
      </w:r>
      <w:r w:rsidRPr="00E24278">
        <w:rPr>
          <w:rFonts w:ascii="Times New Roman" w:hAnsi="Times New Roman"/>
          <w:sz w:val="24"/>
          <w:szCs w:val="24"/>
          <w:lang w:eastAsia="ru-RU"/>
        </w:rPr>
        <w:t xml:space="preserve"> отчетно-выборную конференцию Орловской организации Профсоюза работников народного образования и науки избраны:    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4278">
        <w:rPr>
          <w:rFonts w:ascii="Times New Roman" w:hAnsi="Times New Roman"/>
          <w:sz w:val="24"/>
          <w:szCs w:val="24"/>
          <w:lang w:eastAsia="ru-RU"/>
        </w:rPr>
        <w:t>1.________________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2.________________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keepNext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Председательствующий:</w:t>
      </w:r>
    </w:p>
    <w:p w:rsidR="003452D1" w:rsidRPr="00E24278" w:rsidRDefault="003452D1" w:rsidP="00E24278">
      <w:pPr>
        <w:keepNext/>
        <w:spacing w:after="0" w:line="240" w:lineRule="auto"/>
        <w:ind w:firstLine="720"/>
        <w:jc w:val="both"/>
        <w:outlineLvl w:val="3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24278">
        <w:rPr>
          <w:rFonts w:ascii="Times New Roman" w:hAnsi="Times New Roman"/>
          <w:bCs/>
          <w:sz w:val="24"/>
          <w:szCs w:val="24"/>
          <w:lang w:eastAsia="ru-RU"/>
        </w:rPr>
        <w:t>Приступаем к рассмотрению последнего вопроса повестки дня: о внесении изменений в Положение о первичной профсоюзной организации ___________    (</w:t>
      </w:r>
      <w:r w:rsidRPr="00E24278">
        <w:rPr>
          <w:rFonts w:ascii="Times New Roman" w:hAnsi="Times New Roman"/>
          <w:bCs/>
          <w:i/>
          <w:sz w:val="24"/>
          <w:szCs w:val="24"/>
          <w:lang w:eastAsia="ru-RU"/>
        </w:rPr>
        <w:t>наименование профсоюзной организации). (При необходимости).</w:t>
      </w:r>
    </w:p>
    <w:p w:rsidR="003452D1" w:rsidRPr="00E24278" w:rsidRDefault="003452D1" w:rsidP="00E2427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 Слово для информирования о вносимых поправках, предложениях, изменениях предоставляется  ____________.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Будут ли другие  поправки, изменения в Положение о первичной профсоюзной организации? Нет. Есть предложение согласиться с внесенными поправками, изменениями, предложениями. Нет возражений? 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Нам необходимо принять постановление по данному вопросу. Вашему вниманию предлагается следующий текст постановления: (</w:t>
      </w:r>
      <w:r w:rsidRPr="00E24278">
        <w:rPr>
          <w:rFonts w:ascii="Times New Roman" w:hAnsi="Times New Roman"/>
          <w:i/>
          <w:sz w:val="24"/>
          <w:szCs w:val="24"/>
          <w:lang w:eastAsia="ru-RU"/>
        </w:rPr>
        <w:t>зачитывается текст постановления)</w:t>
      </w:r>
    </w:p>
    <w:p w:rsidR="003452D1" w:rsidRPr="00E24278" w:rsidRDefault="003452D1" w:rsidP="00E242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 xml:space="preserve">         Кто за то, чтобы принять данное постановление, прошу голосовать. Кто против? Воздержался? Постановление принимается.</w:t>
      </w:r>
    </w:p>
    <w:p w:rsidR="003452D1" w:rsidRPr="00E24278" w:rsidRDefault="003452D1" w:rsidP="00E2427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24278">
        <w:rPr>
          <w:rFonts w:ascii="Times New Roman" w:hAnsi="Times New Roman"/>
          <w:b/>
          <w:sz w:val="24"/>
          <w:szCs w:val="24"/>
          <w:lang w:eastAsia="ru-RU"/>
        </w:rPr>
        <w:t>Председательствующий: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4278">
        <w:rPr>
          <w:rFonts w:ascii="Times New Roman" w:hAnsi="Times New Roman"/>
          <w:sz w:val="24"/>
          <w:szCs w:val="24"/>
          <w:lang w:eastAsia="ru-RU"/>
        </w:rPr>
        <w:t>Уважаемые участники собрания!</w:t>
      </w:r>
    </w:p>
    <w:p w:rsidR="003452D1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24278">
        <w:rPr>
          <w:rFonts w:ascii="Times New Roman" w:hAnsi="Times New Roman"/>
          <w:bCs/>
          <w:sz w:val="24"/>
          <w:szCs w:val="24"/>
          <w:lang w:eastAsia="ru-RU"/>
        </w:rPr>
        <w:t>На этом повестка дня отчетно-выборного собрания исчерпана. Будут ли какие замечания по ведению собрания? Замечаний нет. По доброй традиции нашей первичной профорганизации сегодня мы награждаем наших коллег, которые наиболее активно занимались профсоюзной деятельностью.</w:t>
      </w:r>
    </w:p>
    <w:p w:rsidR="003452D1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24278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r w:rsidRPr="00E24278">
        <w:rPr>
          <w:rFonts w:ascii="Times New Roman" w:hAnsi="Times New Roman"/>
          <w:bCs/>
          <w:i/>
          <w:sz w:val="24"/>
          <w:szCs w:val="24"/>
          <w:lang w:eastAsia="ru-RU"/>
        </w:rPr>
        <w:t>Идет награждение</w:t>
      </w:r>
      <w:r w:rsidRPr="00E24278">
        <w:rPr>
          <w:rFonts w:ascii="Times New Roman" w:hAnsi="Times New Roman"/>
          <w:bCs/>
          <w:sz w:val="24"/>
          <w:szCs w:val="24"/>
          <w:lang w:eastAsia="ru-RU"/>
        </w:rPr>
        <w:t xml:space="preserve">) 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Pr="00E24278">
        <w:rPr>
          <w:rFonts w:ascii="Times New Roman" w:hAnsi="Times New Roman"/>
          <w:bCs/>
          <w:sz w:val="24"/>
          <w:szCs w:val="24"/>
          <w:lang w:eastAsia="ru-RU"/>
        </w:rPr>
        <w:t>На этом отчетно-выборное профсоюзное собрание объявляется закрытым. Спасибо всем за работу.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24278">
        <w:rPr>
          <w:rFonts w:ascii="Times New Roman" w:hAnsi="Times New Roman"/>
          <w:bCs/>
          <w:i/>
          <w:sz w:val="24"/>
          <w:szCs w:val="24"/>
          <w:lang w:eastAsia="ru-RU"/>
        </w:rPr>
        <w:t>Примечание: 1. В повестку дня отчетно-выборного собрания по предложениям членов профсоюза могут вноситься и иные вопросы, касающиеся реализации уставных целей и задач.</w:t>
      </w:r>
    </w:p>
    <w:p w:rsidR="003452D1" w:rsidRPr="00E24278" w:rsidRDefault="003452D1" w:rsidP="00E24278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2427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                        2. Порядок ведения отчетно-выборного собрания носит примерный характер и преследует цель оказания методической помощи председателям первичных профорганизаций при проведении отчетов и выборов.</w:t>
      </w:r>
    </w:p>
    <w:p w:rsidR="003452D1" w:rsidRPr="00E24278" w:rsidRDefault="003452D1" w:rsidP="00DD7E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2427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                        3. Текст, выделенный курсивом, предполагает внесение данных  в каждом конкретном случаи и также носит примерный характер.  </w:t>
      </w:r>
    </w:p>
    <w:sectPr w:rsidR="003452D1" w:rsidRPr="00E24278" w:rsidSect="00DD7E0D">
      <w:footerReference w:type="even" r:id="rId6"/>
      <w:footerReference w:type="default" r:id="rId7"/>
      <w:pgSz w:w="11906" w:h="16838"/>
      <w:pgMar w:top="539" w:right="38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2D1" w:rsidRDefault="003452D1">
      <w:r>
        <w:separator/>
      </w:r>
    </w:p>
  </w:endnote>
  <w:endnote w:type="continuationSeparator" w:id="1">
    <w:p w:rsidR="003452D1" w:rsidRDefault="00345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2D1" w:rsidRDefault="003452D1" w:rsidP="00CC0C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2D1" w:rsidRDefault="003452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2D1" w:rsidRDefault="003452D1" w:rsidP="00CC0C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3452D1" w:rsidRDefault="003452D1" w:rsidP="00DD7E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2D1" w:rsidRDefault="003452D1">
      <w:r>
        <w:separator/>
      </w:r>
    </w:p>
  </w:footnote>
  <w:footnote w:type="continuationSeparator" w:id="1">
    <w:p w:rsidR="003452D1" w:rsidRDefault="003452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1CF"/>
    <w:rsid w:val="000E71CF"/>
    <w:rsid w:val="00211F0B"/>
    <w:rsid w:val="0028783A"/>
    <w:rsid w:val="003452D1"/>
    <w:rsid w:val="003C626D"/>
    <w:rsid w:val="003E45AB"/>
    <w:rsid w:val="00413598"/>
    <w:rsid w:val="0045530F"/>
    <w:rsid w:val="004C3C74"/>
    <w:rsid w:val="004F606D"/>
    <w:rsid w:val="00510818"/>
    <w:rsid w:val="005A7C31"/>
    <w:rsid w:val="00665C04"/>
    <w:rsid w:val="00743954"/>
    <w:rsid w:val="00752EC9"/>
    <w:rsid w:val="00812FD8"/>
    <w:rsid w:val="008A2F1D"/>
    <w:rsid w:val="00917F70"/>
    <w:rsid w:val="00983D4F"/>
    <w:rsid w:val="00A37B09"/>
    <w:rsid w:val="00A45C59"/>
    <w:rsid w:val="00AC67CF"/>
    <w:rsid w:val="00AD625C"/>
    <w:rsid w:val="00B02B7E"/>
    <w:rsid w:val="00B408A5"/>
    <w:rsid w:val="00B66A84"/>
    <w:rsid w:val="00B80A13"/>
    <w:rsid w:val="00C64D16"/>
    <w:rsid w:val="00CC0C32"/>
    <w:rsid w:val="00CE43A0"/>
    <w:rsid w:val="00CE6972"/>
    <w:rsid w:val="00DD7E0D"/>
    <w:rsid w:val="00E24278"/>
    <w:rsid w:val="00EE4EA0"/>
    <w:rsid w:val="00EF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D4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D7E0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626D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DD7E0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D7E0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626D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1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6</Pages>
  <Words>2827</Words>
  <Characters>16115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</cp:lastModifiedBy>
  <cp:revision>10</cp:revision>
  <cp:lastPrinted>2019-02-14T09:44:00Z</cp:lastPrinted>
  <dcterms:created xsi:type="dcterms:W3CDTF">2018-11-08T07:16:00Z</dcterms:created>
  <dcterms:modified xsi:type="dcterms:W3CDTF">2019-02-18T07:41:00Z</dcterms:modified>
</cp:coreProperties>
</file>